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B17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William SCLAFFORD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d.1443)</w:t>
      </w:r>
    </w:p>
    <w:p w:rsidR="00BB17E5" w:rsidRDefault="00BB17E5" w:rsidP="00BB1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St.Michael’s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Cardeston</w:t>
      </w:r>
      <w:proofErr w:type="spellEnd"/>
      <w:r>
        <w:rPr>
          <w:rFonts w:ascii="Times New Roman" w:hAnsi="Times New Roman" w:cs="Times New Roman"/>
          <w:sz w:val="24"/>
          <w:szCs w:val="24"/>
        </w:rPr>
        <w:t>, Shropshire.</w:t>
      </w:r>
    </w:p>
    <w:p w:rsidR="00BB17E5" w:rsidRDefault="00BB17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7E5" w:rsidRDefault="00BB17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7E5" w:rsidRDefault="00BB17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Jun.144</w:t>
      </w:r>
      <w:r w:rsidR="00C603F0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  <w:t>He became Rector.</w:t>
      </w:r>
    </w:p>
    <w:p w:rsidR="00BB17E5" w:rsidRDefault="00BB17E5" w:rsidP="00BB1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www.melocki.org.uk/salop/Cardiston.html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BB17E5" w:rsidRDefault="00BB17E5" w:rsidP="00BB1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7E5" w:rsidRDefault="00BB17E5" w:rsidP="00BB17E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B17E5" w:rsidRDefault="00BB17E5" w:rsidP="00BB17E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March 2016</w:t>
      </w:r>
    </w:p>
    <w:p w:rsidR="00BB17E5" w:rsidRPr="00BB17E5" w:rsidRDefault="00BB17E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B17E5" w:rsidRPr="00BB17E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7E5" w:rsidRDefault="00BB17E5" w:rsidP="00E71FC3">
      <w:pPr>
        <w:spacing w:after="0" w:line="240" w:lineRule="auto"/>
      </w:pPr>
      <w:r>
        <w:separator/>
      </w:r>
    </w:p>
  </w:endnote>
  <w:endnote w:type="continuationSeparator" w:id="0">
    <w:p w:rsidR="00BB17E5" w:rsidRDefault="00BB17E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7E5" w:rsidRDefault="00BB17E5" w:rsidP="00E71FC3">
      <w:pPr>
        <w:spacing w:after="0" w:line="240" w:lineRule="auto"/>
      </w:pPr>
      <w:r>
        <w:separator/>
      </w:r>
    </w:p>
  </w:footnote>
  <w:footnote w:type="continuationSeparator" w:id="0">
    <w:p w:rsidR="00BB17E5" w:rsidRDefault="00BB17E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7E5"/>
    <w:rsid w:val="00AB52E8"/>
    <w:rsid w:val="00B16D3F"/>
    <w:rsid w:val="00BB17E5"/>
    <w:rsid w:val="00C603F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497F7"/>
  <w15:chartTrackingRefBased/>
  <w15:docId w15:val="{BF8FA33D-3DA9-4150-AFE8-CF2126A29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B17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1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salop/Cardis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2016-03-02T21:36:00Z</dcterms:created>
  <dcterms:modified xsi:type="dcterms:W3CDTF">2016-03-02T21:37:00Z</dcterms:modified>
</cp:coreProperties>
</file>